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Bartholomew RYCHARD</w:t>
      </w:r>
      <w:r>
        <w:rPr>
          <w:rFonts w:ascii="Times New Roman" w:hAnsi="Times New Roman" w:cs="Times New Roman"/>
          <w:sz w:val="24"/>
          <w:szCs w:val="24"/>
        </w:rPr>
        <w:t xml:space="preserve">     (fl.1427)</w:t>
      </w: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Carpenter.</w:t>
      </w: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Jul.</w:t>
      </w: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993" w:rsidRDefault="00020993" w:rsidP="000209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993" w:rsidRDefault="00020993" w:rsidP="00564E3C">
      <w:pPr>
        <w:spacing w:after="0" w:line="240" w:lineRule="auto"/>
      </w:pPr>
      <w:r>
        <w:separator/>
      </w:r>
    </w:p>
  </w:endnote>
  <w:endnote w:type="continuationSeparator" w:id="0">
    <w:p w:rsidR="00020993" w:rsidRDefault="0002099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0993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993" w:rsidRDefault="00020993" w:rsidP="00564E3C">
      <w:pPr>
        <w:spacing w:after="0" w:line="240" w:lineRule="auto"/>
      </w:pPr>
      <w:r>
        <w:separator/>
      </w:r>
    </w:p>
  </w:footnote>
  <w:footnote w:type="continuationSeparator" w:id="0">
    <w:p w:rsidR="00020993" w:rsidRDefault="0002099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993"/>
    <w:rsid w:val="0002099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FF48B2-9839-46C6-BB26-4D3E0071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2015-12-04T19:47:00Z</dcterms:created>
  <dcterms:modified xsi:type="dcterms:W3CDTF">2015-12-04T19:47:00Z</dcterms:modified>
</cp:coreProperties>
</file>